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96E8E">
        <w:rPr>
          <w:rFonts w:cs="Arial"/>
          <w:b/>
          <w:caps/>
          <w:sz w:val="28"/>
          <w:szCs w:val="28"/>
        </w:rPr>
        <w:t>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546083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46083">
              <w:rPr>
                <w:rFonts w:cs="Arial"/>
                <w:sz w:val="20"/>
                <w:szCs w:val="20"/>
              </w:rPr>
              <w:t xml:space="preserve">À EDP, solicitando que promova a poda de bambus que atingem a rede de energia e provocam a interrupção do fornecimento na Estrada Kaminaga, nº 6500, no Bairro Parateí de Baixo, nesta urbe. 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546083">
        <w:rPr>
          <w:rFonts w:cs="Arial"/>
        </w:rPr>
        <w:t xml:space="preserve"> </w:t>
      </w:r>
      <w:r w:rsidR="00546083" w:rsidRPr="00546083">
        <w:rPr>
          <w:rFonts w:cs="Arial"/>
        </w:rPr>
        <w:t xml:space="preserve">à EDP solicitando que promova a poda de bambus que atingem a rede de energia e provocam a interrupção do fornecimento na Estrada Kaminaga, nº 6500, </w:t>
      </w:r>
      <w:r w:rsidR="00546083">
        <w:rPr>
          <w:rFonts w:cs="Arial"/>
        </w:rPr>
        <w:t xml:space="preserve">nas proximidades da </w:t>
      </w:r>
      <w:r w:rsidR="00546083" w:rsidRPr="00546083">
        <w:rPr>
          <w:rFonts w:cs="Arial"/>
        </w:rPr>
        <w:t>Escola Antônio Soares do Nascimento</w:t>
      </w:r>
      <w:r w:rsidR="00546083">
        <w:rPr>
          <w:rFonts w:cs="Arial"/>
        </w:rPr>
        <w:t>,</w:t>
      </w:r>
      <w:r w:rsidR="00546083" w:rsidRPr="00546083">
        <w:rPr>
          <w:rFonts w:cs="Arial"/>
        </w:rPr>
        <w:t xml:space="preserve"> no Bairro Parateí de Baixo, nesta urbe.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546083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46083">
        <w:rPr>
          <w:rFonts w:cs="Arial"/>
        </w:rPr>
        <w:t>18 de março de 2020.</w:t>
      </w:r>
    </w:p>
    <w:p w:rsidR="00546083" w:rsidRDefault="00546083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46083" w:rsidRDefault="00546083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46083" w:rsidRPr="00A34F2C" w:rsidRDefault="00546083" w:rsidP="00E05DD5">
      <w:pPr>
        <w:jc w:val="center"/>
        <w:rPr>
          <w:b/>
        </w:rPr>
      </w:pPr>
      <w:r>
        <w:rPr>
          <w:b/>
        </w:rPr>
        <w:t>LUCIMAR PONCIANO</w:t>
      </w:r>
    </w:p>
    <w:p w:rsidR="00546083" w:rsidRPr="00760EC3" w:rsidRDefault="00546083" w:rsidP="00760EC3">
      <w:pPr>
        <w:jc w:val="center"/>
      </w:pPr>
      <w:r w:rsidRPr="00A34F2C">
        <w:t>Vereador</w:t>
      </w:r>
      <w:r>
        <w:t>a</w:t>
      </w:r>
      <w:r w:rsidRPr="00A34F2C">
        <w:t xml:space="preserve"> </w:t>
      </w:r>
      <w:r>
        <w:t>-</w:t>
      </w:r>
      <w:r w:rsidRPr="00A34F2C">
        <w:t xml:space="preserve"> </w:t>
      </w:r>
      <w:r>
        <w:t>MDB</w:t>
      </w:r>
      <w:bookmarkStart w:id="0" w:name="_GoBack"/>
      <w:bookmarkEnd w:id="0"/>
    </w:p>
    <w:sectPr w:rsidR="00546083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A36" w:rsidRDefault="00AD4A36">
      <w:r>
        <w:separator/>
      </w:r>
    </w:p>
  </w:endnote>
  <w:endnote w:type="continuationSeparator" w:id="0">
    <w:p w:rsidR="00AD4A36" w:rsidRDefault="00AD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A36" w:rsidRDefault="00AD4A36">
      <w:r>
        <w:separator/>
      </w:r>
    </w:p>
  </w:footnote>
  <w:footnote w:type="continuationSeparator" w:id="0">
    <w:p w:rsidR="00AD4A36" w:rsidRDefault="00AD4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96E8E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6083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4A36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A8EDD-5B26-44F1-8336-88B03DDB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2020-03-16T15:05:00Z</dcterms:created>
  <dcterms:modified xsi:type="dcterms:W3CDTF">2020-03-16T15:05:00Z</dcterms:modified>
</cp:coreProperties>
</file>